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北京市大兴区黄村镇综合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保障办公室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——办公家具购买项目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项目申报单位（科室）：黄村镇综合保障办公室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项目申报时间：2024年8月30日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办公家具购买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黄村镇综合保障办公室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张帆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13811692854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购置类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办公家具购买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与第三方合作，负责机关工作人员的办公家具购买工作。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综合保障办公室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69262632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周磊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办公家具购买费用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与第三方合作，负责机关工作人员的办公家具购买工作。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与第三方合作，负责机关工作人员的办公家具购买工作。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与第三方合作，负责机关工作人员的办公家具购买工作。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无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办公家具购买费用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2025年全年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按次支付费用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076706F"/>
    <w:rsid w:val="13F73D10"/>
    <w:rsid w:val="2F471EE1"/>
    <w:rsid w:val="308113CB"/>
    <w:rsid w:val="34B53ED7"/>
    <w:rsid w:val="4F815F87"/>
    <w:rsid w:val="54F9326F"/>
    <w:rsid w:val="59467262"/>
    <w:rsid w:val="625005B0"/>
    <w:rsid w:val="62B2118B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2024-08-29T03:26:32Z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